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6CCC" w14:textId="73052FDA" w:rsidR="00BA00AB" w:rsidRDefault="00AD01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Mary PYLLING</w:t>
      </w:r>
      <w:r>
        <w:rPr>
          <w:rFonts w:cs="Times New Roman"/>
          <w:szCs w:val="24"/>
        </w:rPr>
        <w:t xml:space="preserve">      (d.1499)</w:t>
      </w:r>
    </w:p>
    <w:p w14:paraId="718436B5" w14:textId="77777777" w:rsidR="00AD01A3" w:rsidRDefault="00AD01A3" w:rsidP="009139A6">
      <w:pPr>
        <w:pStyle w:val="NoSpacing"/>
        <w:rPr>
          <w:rFonts w:cs="Times New Roman"/>
          <w:szCs w:val="24"/>
        </w:rPr>
      </w:pPr>
    </w:p>
    <w:p w14:paraId="71A12D7A" w14:textId="77777777" w:rsidR="00AD01A3" w:rsidRDefault="00AD01A3" w:rsidP="009139A6">
      <w:pPr>
        <w:pStyle w:val="NoSpacing"/>
        <w:rPr>
          <w:rFonts w:cs="Times New Roman"/>
          <w:szCs w:val="24"/>
        </w:rPr>
      </w:pPr>
    </w:p>
    <w:p w14:paraId="6371DDBC" w14:textId="752ECAA4" w:rsidR="00AD01A3" w:rsidRDefault="00AD01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Mar.1499</w:t>
      </w:r>
      <w:r>
        <w:rPr>
          <w:rFonts w:cs="Times New Roman"/>
          <w:szCs w:val="24"/>
        </w:rPr>
        <w:tab/>
        <w:t>She died.</w:t>
      </w:r>
    </w:p>
    <w:p w14:paraId="4F2E43A5" w14:textId="4F3F0E13" w:rsidR="00AD01A3" w:rsidRDefault="00AD01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(England, Extracted Parish and Court Records, 1399 – 1759)</w:t>
      </w:r>
    </w:p>
    <w:p w14:paraId="7DFB3D5A" w14:textId="77777777" w:rsidR="00AD01A3" w:rsidRDefault="00AD01A3" w:rsidP="009139A6">
      <w:pPr>
        <w:pStyle w:val="NoSpacing"/>
        <w:rPr>
          <w:rFonts w:cs="Times New Roman"/>
          <w:szCs w:val="24"/>
        </w:rPr>
      </w:pPr>
    </w:p>
    <w:p w14:paraId="4D0648EB" w14:textId="77777777" w:rsidR="00AD01A3" w:rsidRDefault="00AD01A3" w:rsidP="009139A6">
      <w:pPr>
        <w:pStyle w:val="NoSpacing"/>
        <w:rPr>
          <w:rFonts w:cs="Times New Roman"/>
          <w:szCs w:val="24"/>
        </w:rPr>
      </w:pPr>
    </w:p>
    <w:p w14:paraId="724A483F" w14:textId="5D2D85C1" w:rsidR="00AD01A3" w:rsidRPr="00AD01A3" w:rsidRDefault="00AD01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2023</w:t>
      </w:r>
    </w:p>
    <w:sectPr w:rsidR="00AD01A3" w:rsidRPr="00AD01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9A85" w14:textId="77777777" w:rsidR="00AD01A3" w:rsidRDefault="00AD01A3" w:rsidP="009139A6">
      <w:r>
        <w:separator/>
      </w:r>
    </w:p>
  </w:endnote>
  <w:endnote w:type="continuationSeparator" w:id="0">
    <w:p w14:paraId="45F40823" w14:textId="77777777" w:rsidR="00AD01A3" w:rsidRDefault="00AD01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F15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9B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7D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696C" w14:textId="77777777" w:rsidR="00AD01A3" w:rsidRDefault="00AD01A3" w:rsidP="009139A6">
      <w:r>
        <w:separator/>
      </w:r>
    </w:p>
  </w:footnote>
  <w:footnote w:type="continuationSeparator" w:id="0">
    <w:p w14:paraId="439C5320" w14:textId="77777777" w:rsidR="00AD01A3" w:rsidRDefault="00AD01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C9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05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12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A3"/>
    <w:rsid w:val="000666E0"/>
    <w:rsid w:val="002510B7"/>
    <w:rsid w:val="005C130B"/>
    <w:rsid w:val="00826F5C"/>
    <w:rsid w:val="009139A6"/>
    <w:rsid w:val="009448BB"/>
    <w:rsid w:val="00947624"/>
    <w:rsid w:val="00A3176C"/>
    <w:rsid w:val="00AD01A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B59C"/>
  <w15:chartTrackingRefBased/>
  <w15:docId w15:val="{77D41316-89C6-455D-B56C-30B987F5A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2023-11-30T21:12:00Z</dcterms:created>
  <dcterms:modified xsi:type="dcterms:W3CDTF">2023-11-30T21:16:00Z</dcterms:modified>
</cp:coreProperties>
</file>